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40C" w:rsidRDefault="00CC5F5D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576D0A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ЖЕНИ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</w:t>
      </w:r>
      <w:r w:rsidR="00484BD5">
        <w:rPr>
          <w:rFonts w:asciiTheme="majorHAnsi" w:hAnsiTheme="majorHAnsi"/>
          <w:b/>
          <w:sz w:val="32"/>
          <w:szCs w:val="32"/>
        </w:rPr>
        <w:t>ОП 2 КРЪГ</w:t>
      </w:r>
      <w:r w:rsidR="00B3540C">
        <w:rPr>
          <w:rFonts w:asciiTheme="majorHAnsi" w:hAnsiTheme="majorHAnsi"/>
          <w:b/>
          <w:sz w:val="32"/>
          <w:szCs w:val="32"/>
        </w:rPr>
        <w:t xml:space="preserve"> 29.09-01.10.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B3540C">
        <w:rPr>
          <w:rFonts w:asciiTheme="majorHAnsi" w:hAnsiTheme="majorHAnsi"/>
          <w:b/>
          <w:sz w:val="32"/>
          <w:szCs w:val="32"/>
        </w:rPr>
        <w:t>, гр.РУСЕ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tbl>
      <w:tblPr>
        <w:tblW w:w="95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5"/>
        <w:gridCol w:w="4230"/>
        <w:gridCol w:w="900"/>
        <w:gridCol w:w="1980"/>
        <w:gridCol w:w="1800"/>
      </w:tblGrid>
      <w:tr w:rsidR="00C42D45" w:rsidRPr="003D0EE9" w:rsidTr="00C42D45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ИМЕ НА СЪСТЕЗАТЕЛЯ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ОТБОР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ГРАД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Кат.48кг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Севда Асенова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Кат.50кг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Златислава Чуканова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 xml:space="preserve">Добруджа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Cs/>
                <w:color w:val="000000"/>
                <w:sz w:val="28"/>
                <w:szCs w:val="28"/>
                <w:lang w:eastAsia="en-US"/>
              </w:rPr>
              <w:t>Марина Буюклиева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Петя Илиева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Олимпия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Разград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Кат.52кг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Благовеста Георгиева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Червен бряг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Кат.54кг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72603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Габриела Димитрова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C42D45" w:rsidRPr="003D0EE9" w:rsidTr="00C72603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Александра Иванова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БВС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72603">
        <w:trPr>
          <w:trHeight w:val="30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Ерика Станоева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Ладимекс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Кат.57кг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Станимира Петрова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Варна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Симона Вълева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Кат.60кг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Деница Елисеева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Левски СЗ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Далия Райчева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Миньор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Перник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Кристина Андонова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Димовбоксинг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Ямбол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Десислава Костадинова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Балкан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Ботевград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Кат.63кг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Ана Мария Дялова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FF0000"/>
                <w:sz w:val="28"/>
                <w:szCs w:val="28"/>
                <w:lang w:eastAsia="en-US"/>
              </w:rPr>
            </w:pPr>
            <w:r w:rsidRPr="003D0EE9">
              <w:rPr>
                <w:color w:val="FF0000"/>
                <w:sz w:val="28"/>
                <w:szCs w:val="28"/>
                <w:lang w:eastAsia="en-US"/>
              </w:rPr>
              <w:t>Аслахан Мехмедова</w:t>
            </w:r>
            <w:r w:rsidRPr="003D0EE9">
              <w:rPr>
                <w:rStyle w:val="FootnoteReference"/>
                <w:color w:val="FF0000"/>
                <w:sz w:val="28"/>
                <w:szCs w:val="28"/>
                <w:lang w:eastAsia="en-US"/>
              </w:rPr>
              <w:footnoteReference w:id="1"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ЦСКА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Марие Ракошникова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Левски СЗ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Кат.66кг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Марина Сивенова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Кат.70кг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Мелис Йонузова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Омуртаг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Кат.75кг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Марта Калоянова Фол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Кат.81кг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Александра Петих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Русе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b/>
                <w:bCs/>
                <w:color w:val="000000"/>
                <w:sz w:val="28"/>
                <w:szCs w:val="28"/>
                <w:lang w:eastAsia="en-US"/>
              </w:rPr>
              <w:t>Кат.81+кг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Василена Рангелова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Кико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София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Габриела Гигова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 xml:space="preserve">Добруджа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Добрич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Теодора Станева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Олимпия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Разград</w:t>
            </w:r>
          </w:p>
        </w:tc>
      </w:tr>
      <w:tr w:rsidR="00C42D45" w:rsidRPr="003D0EE9" w:rsidTr="00C42D45">
        <w:trPr>
          <w:trHeight w:val="30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Даниела Неделина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64642C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81+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Локомотив Пд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D45" w:rsidRPr="003D0EE9" w:rsidRDefault="00C42D45" w:rsidP="00C42D45">
            <w:pPr>
              <w:rPr>
                <w:color w:val="000000"/>
                <w:sz w:val="28"/>
                <w:szCs w:val="28"/>
                <w:lang w:eastAsia="en-US"/>
              </w:rPr>
            </w:pPr>
            <w:r w:rsidRPr="003D0EE9">
              <w:rPr>
                <w:color w:val="000000"/>
                <w:sz w:val="28"/>
                <w:szCs w:val="28"/>
                <w:lang w:eastAsia="en-US"/>
              </w:rPr>
              <w:t>Пловдив</w:t>
            </w:r>
          </w:p>
        </w:tc>
      </w:tr>
    </w:tbl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p w:rsidR="00B3540C" w:rsidRDefault="00B3540C" w:rsidP="00B3540C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3540C" w:rsidRDefault="00B3540C" w:rsidP="00B3540C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484BD5" w:rsidRDefault="00B3540C" w:rsidP="00B3540C">
      <w:pPr>
        <w:spacing w:line="360" w:lineRule="auto"/>
        <w:ind w:firstLine="708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p w:rsidR="00CC5F5D" w:rsidRDefault="00CC5F5D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E0D" w:rsidRDefault="001A4E0D" w:rsidP="00144764">
      <w:r>
        <w:separator/>
      </w:r>
    </w:p>
  </w:endnote>
  <w:endnote w:type="continuationSeparator" w:id="0">
    <w:p w:rsidR="001A4E0D" w:rsidRDefault="001A4E0D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Default="00484BD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E0D" w:rsidRDefault="001A4E0D" w:rsidP="00144764">
      <w:r>
        <w:separator/>
      </w:r>
    </w:p>
  </w:footnote>
  <w:footnote w:type="continuationSeparator" w:id="0">
    <w:p w:rsidR="001A4E0D" w:rsidRDefault="001A4E0D" w:rsidP="00144764">
      <w:r>
        <w:continuationSeparator/>
      </w:r>
    </w:p>
  </w:footnote>
  <w:footnote w:id="1">
    <w:p w:rsidR="00C42D45" w:rsidRDefault="00C42D4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42D45">
        <w:t>дисквалификация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1A4E0D"/>
    <w:rsid w:val="00223B83"/>
    <w:rsid w:val="002A4A8E"/>
    <w:rsid w:val="003874E4"/>
    <w:rsid w:val="003D0EE9"/>
    <w:rsid w:val="00484BD5"/>
    <w:rsid w:val="00570DB0"/>
    <w:rsid w:val="00576D0A"/>
    <w:rsid w:val="00606305"/>
    <w:rsid w:val="0064642C"/>
    <w:rsid w:val="006D1ED9"/>
    <w:rsid w:val="007077B0"/>
    <w:rsid w:val="0073702F"/>
    <w:rsid w:val="0076018A"/>
    <w:rsid w:val="00803877"/>
    <w:rsid w:val="00853C82"/>
    <w:rsid w:val="00917784"/>
    <w:rsid w:val="00920FBF"/>
    <w:rsid w:val="00A25AD5"/>
    <w:rsid w:val="00A37DEB"/>
    <w:rsid w:val="00A87976"/>
    <w:rsid w:val="00AB28A5"/>
    <w:rsid w:val="00AD52FE"/>
    <w:rsid w:val="00B3540C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E87CAF9-6A38-4EDB-B2CB-27E71B941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9C37-10DC-4AC6-9C82-92A50C0F3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4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6</cp:revision>
  <cp:lastPrinted>2021-03-05T11:43:00Z</cp:lastPrinted>
  <dcterms:created xsi:type="dcterms:W3CDTF">2021-11-24T11:25:00Z</dcterms:created>
  <dcterms:modified xsi:type="dcterms:W3CDTF">2021-11-24T13:20:00Z</dcterms:modified>
</cp:coreProperties>
</file>